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14604E" w:rsidTr="0014604E" w14:paraId="7DFE9384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04E" w:rsidRDefault="0014604E" w14:paraId="15F5D9EF" w14:textId="601539CC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604E" w:rsidRDefault="0014604E" w14:paraId="13B6619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14604E" w:rsidRDefault="0014604E" w14:paraId="56CBC24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14604E" w:rsidRDefault="0014604E" w14:paraId="61E96D3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14604E" w:rsidRDefault="0014604E" w14:paraId="530EE89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14604E" w:rsidP="0014604E" w:rsidRDefault="0014604E" w14:paraId="2A6E2FE8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14604E" w:rsidP="0014604E" w:rsidRDefault="0014604E" w14:paraId="6030A1FC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14604E" w:rsidP="0014604E" w:rsidRDefault="0014604E" w14:paraId="44C31E0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St-2513/2019</w:t>
      </w:r>
    </w:p>
    <w:p w:rsidR="0014604E" w:rsidP="0014604E" w:rsidRDefault="0014604E" w14:paraId="0C64F34E" w14:textId="77777777">
      <w:pPr>
        <w:tabs>
          <w:tab w:val="left" w:pos="709"/>
        </w:tabs>
      </w:pPr>
      <w:r>
        <w:t xml:space="preserve"> </w:t>
      </w:r>
    </w:p>
    <w:p w:rsidR="0014604E" w:rsidP="0014604E" w:rsidRDefault="0014604E" w14:paraId="17D6A04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14604E" w:rsidP="0014604E" w:rsidRDefault="0014604E" w14:paraId="1FCE717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14604E" w:rsidP="0014604E" w:rsidRDefault="0014604E" w14:paraId="4DE3E79A" w14:textId="77777777">
      <w:pPr>
        <w:tabs>
          <w:tab w:val="left" w:pos="709"/>
        </w:tabs>
      </w:pPr>
    </w:p>
    <w:p w:rsidR="0014604E" w:rsidP="0014604E" w:rsidRDefault="0014604E" w14:paraId="3B38E51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14604E" w:rsidP="0014604E" w:rsidRDefault="0014604E" w14:paraId="10B8D37C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14604E" w:rsidP="0014604E" w:rsidRDefault="0014604E" w14:paraId="1D95FDC3" w14:textId="77777777">
      <w:pPr>
        <w:tabs>
          <w:tab w:val="left" w:pos="709"/>
        </w:tabs>
      </w:pPr>
    </w:p>
    <w:p w:rsidR="0014604E" w:rsidP="0014604E" w:rsidRDefault="0014604E" w14:paraId="1E34E0C8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14604E" w:rsidP="0014604E" w:rsidRDefault="0014604E" w14:paraId="6DA0224F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14604E" w:rsidP="0014604E" w:rsidRDefault="0014604E" w14:paraId="33511FBE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14604E" w:rsidP="0014604E" w:rsidRDefault="0014604E" w14:paraId="4A3B9D35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14604E" w:rsidP="0014604E" w:rsidRDefault="0014604E" w14:paraId="6C0AC448" w14:textId="77777777">
      <w:pPr>
        <w:tabs>
          <w:tab w:val="left" w:pos="709"/>
        </w:tabs>
      </w:pPr>
    </w:p>
    <w:p w:rsidR="0014604E" w:rsidP="0014604E" w:rsidRDefault="0014604E" w14:paraId="7418E9AD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14604E" w:rsidP="0014604E" w:rsidRDefault="0014604E" w14:paraId="7AC984DC" w14:textId="77777777">
      <w:pPr>
        <w:tabs>
          <w:tab w:val="left" w:pos="709"/>
        </w:tabs>
        <w:jc w:val="both"/>
      </w:pPr>
    </w:p>
    <w:p w:rsidR="0014604E" w:rsidP="0014604E" w:rsidRDefault="0014604E" w14:paraId="1FFAE53C" w14:textId="77777777">
      <w:pPr>
        <w:tabs>
          <w:tab w:val="left" w:pos="709"/>
        </w:tabs>
      </w:pPr>
      <w:r>
        <w:t xml:space="preserve"> </w:t>
      </w:r>
      <w:r>
        <w:tab/>
        <w:t>17. St-2513/2019</w:t>
      </w:r>
    </w:p>
    <w:p w:rsidR="0014604E" w:rsidP="0014604E" w:rsidRDefault="0014604E" w14:paraId="7738E544" w14:textId="77777777">
      <w:pPr>
        <w:tabs>
          <w:tab w:val="left" w:pos="709"/>
        </w:tabs>
      </w:pPr>
    </w:p>
    <w:p w:rsidR="0014604E" w:rsidP="0014604E" w:rsidRDefault="0014604E" w14:paraId="5CC063ED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14604E" w:rsidP="0014604E" w:rsidRDefault="0014604E" w14:paraId="5BC66F76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14604E" w:rsidP="0014604E" w:rsidRDefault="0014604E" w14:paraId="66AEDF13" w14:textId="77777777">
      <w:pPr>
        <w:tabs>
          <w:tab w:val="left" w:pos="709"/>
        </w:tabs>
        <w:jc w:val="both"/>
      </w:pPr>
      <w:r>
        <w:tab/>
        <w:t>OIB: 85821130368</w:t>
      </w:r>
    </w:p>
    <w:p w:rsidR="0014604E" w:rsidP="0014604E" w:rsidRDefault="0014604E" w14:paraId="5DB0DA9B" w14:textId="77777777">
      <w:pPr>
        <w:tabs>
          <w:tab w:val="left" w:pos="709"/>
        </w:tabs>
        <w:jc w:val="both"/>
      </w:pPr>
    </w:p>
    <w:p w:rsidR="0014604E" w:rsidP="0014604E" w:rsidRDefault="0014604E" w14:paraId="64BF4C11" w14:textId="77777777">
      <w:pPr>
        <w:tabs>
          <w:tab w:val="left" w:pos="709"/>
        </w:tabs>
        <w:jc w:val="both"/>
      </w:pPr>
      <w:r>
        <w:t xml:space="preserve">protiv </w:t>
      </w:r>
    </w:p>
    <w:p w:rsidR="0014604E" w:rsidP="0014604E" w:rsidRDefault="0014604E" w14:paraId="19D60743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14604E" w:rsidP="0014604E" w:rsidRDefault="0014604E" w14:paraId="42E15C13" w14:textId="77777777">
      <w:pPr>
        <w:tabs>
          <w:tab w:val="left" w:pos="709"/>
        </w:tabs>
        <w:ind w:left="708"/>
        <w:jc w:val="both"/>
      </w:pPr>
      <w:r>
        <w:tab/>
        <w:t>Mauricio Dedić jednostavno društvo s ograničenom odgovornošću za  usluge i trgovinu, Sesvete, Rimski put 25, OIB: 09774709345</w:t>
      </w:r>
    </w:p>
    <w:p w:rsidR="0014604E" w:rsidP="0014604E" w:rsidRDefault="0014604E" w14:paraId="5A960A5C" w14:textId="77777777">
      <w:pPr>
        <w:tabs>
          <w:tab w:val="left" w:pos="709"/>
        </w:tabs>
        <w:ind w:left="708"/>
        <w:jc w:val="both"/>
      </w:pPr>
    </w:p>
    <w:p w:rsidR="0014604E" w:rsidP="0014604E" w:rsidRDefault="0014604E" w14:paraId="491853DF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14604E" w:rsidP="0014604E" w:rsidRDefault="0014604E" w14:paraId="455673CB" w14:textId="77777777">
      <w:pPr>
        <w:tabs>
          <w:tab w:val="left" w:pos="709"/>
        </w:tabs>
        <w:jc w:val="both"/>
      </w:pPr>
    </w:p>
    <w:p w:rsidR="0014604E" w:rsidP="0014604E" w:rsidRDefault="0014604E" w14:paraId="20A50E29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14604E" w:rsidP="0014604E" w:rsidRDefault="0014604E" w14:paraId="771D0572" w14:textId="77777777">
      <w:pPr>
        <w:tabs>
          <w:tab w:val="left" w:pos="709"/>
        </w:tabs>
      </w:pPr>
    </w:p>
    <w:p w:rsidR="0014604E" w:rsidP="0014604E" w:rsidRDefault="0014604E" w14:paraId="2F66DC5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14604E" w:rsidP="0014604E" w:rsidRDefault="0014604E" w14:paraId="18203ECA" w14:textId="77777777">
      <w:pPr>
        <w:tabs>
          <w:tab w:val="left" w:pos="709"/>
        </w:tabs>
      </w:pPr>
    </w:p>
    <w:p w:rsidR="0014604E" w:rsidP="0014604E" w:rsidRDefault="0014604E" w14:paraId="281599E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14604E" w:rsidP="0014604E" w:rsidRDefault="0014604E" w14:paraId="5FBE40E8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14604E" w:rsidP="0014604E" w:rsidRDefault="0014604E" w14:paraId="20CCE624" w14:textId="77777777">
      <w:pPr>
        <w:tabs>
          <w:tab w:val="left" w:pos="709"/>
        </w:tabs>
      </w:pPr>
    </w:p>
    <w:p w:rsidR="0014604E" w:rsidP="0014604E" w:rsidRDefault="0014604E" w14:paraId="6FA5AF18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18FBF8C" w14:textId="018FBF8C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4604E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4604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4604E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4604E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4604E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4604E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14604E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4604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604E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46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04E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04E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04E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04E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4604E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60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604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0468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2513</izvorni_sadrzaj>
    <derivirana_varijabla naziv="DomainObject.Predmet.Broj_1">2513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2019.</izvorni_sadrzaj>
    <derivirana_varijabla naziv="DomainObject.Predmet.DatumIzradeOptuznogAkta_1">9. listopada 2019.</derivirana_varijabla>
  </DomainObject.Predmet.DatumIzradeOptuznogAkta>
  <DomainObject.Predmet.DatumIzradeOptuznogAktaFormated>
    <izvorni_sadrzaj>9.10.2019.</izvorni_sadrzaj>
    <derivirana_varijabla naziv="DomainObject.Predmet.DatumIzradeOptuznogAktaFormated_1">9.10.2019.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2019.</izvorni_sadrzaj>
    <derivirana_varijabla naziv="DomainObject.Predmet.DatumPrimitkaOptuznogAkta_1">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St-2513/2019</izvorni_sadrzaj>
    <derivirana_varijabla naziv="DomainObject.Predmet.OznakaBroj_1">St-2513/2019</derivirana_varijabla>
  </DomainObject.Predmet.OznakaBroj>
  <DomainObject.Predmet.OznakaBrojOptuznogAkta>
    <izvorni_sadrzaj>04-06-19-4384</izvorni_sadrzaj>
    <derivirana_varijabla naziv="DomainObject.Predmet.OznakaBrojOptuznogAkta_1">04-06-19-4384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Mauricio Dedić jednostavno društvo s ograničenom odgovornošću za  usluge i trgovinu</izvorni_sadrzaj>
    <derivirana_varijabla naziv="DomainObject.Predmet.ProtustrankaFormated_1">  Mauricio Dedić jednostavno društvo s ograničenom odgovornošću za  usluge i trgovinu</derivirana_varijabla>
  </DomainObject.Predmet.ProtustrankaFormated>
  <DomainObject.Predmet.ProtustrankaFormatedOIB>
    <izvorni_sadrzaj>  Mauricio Dedić jednostavno društvo s ograničenom odgovornošću za  usluge i trgovinu, OIB 09774709345</izvorni_sadrzaj>
    <derivirana_varijabla naziv="DomainObject.Predmet.ProtustrankaFormatedOIB_1">  Mauricio Dedić jednostavno društvo s ograničenom odgovornošću za  usluge i trgovinu, OIB 09774709345</derivirana_varijabla>
  </DomainObject.Predmet.ProtustrankaFormatedOIB>
  <DomainObject.Predmet.ProtustrankaFormatedWithAdress>
    <izvorni_sadrzaj> Mauricio Dedić jednostavno društvo s ograničenom odgovornošću za  usluge i trgovinu, Rimski put 25, 10360 Sesvete</izvorni_sadrzaj>
    <derivirana_varijabla naziv="DomainObject.Predmet.ProtustrankaFormatedWithAdress_1"> Mauricio Dedić jednostavno društvo s ograničenom odgovornošću za  usluge i trgovinu, Rimski put 25, 10360 Sesvete</derivirana_varijabla>
  </DomainObject.Predmet.ProtustrankaFormatedWithAdress>
  <DomainObject.Predmet.ProtustrankaFormatedWithAdressOIB>
    <izvorni_sadrzaj> Mauricio Dedić jednostavno društvo s ograničenom odgovornošću za  usluge i trgovinu, OIB 09774709345, Rimski put 25, 10360 Sesvete</izvorni_sadrzaj>
    <derivirana_varijabla naziv="DomainObject.Predmet.ProtustrankaFormatedWithAdressOIB_1"> Mauricio Dedić jednostavno društvo s ograničenom odgovornošću za  usluge i trgovinu, OIB 09774709345, Rimski put 25, 10360 Sesvete</derivirana_varijabla>
  </DomainObject.Predmet.ProtustrankaFormatedWithAdressOIB>
  <DomainObject.Predmet.ProtustrankaWithAdress>
    <izvorni_sadrzaj>Mauricio Dedić jednostavno društvo s ograničenom odgovornošću za  usluge i trgovinu Rimski put 25, 10360 Sesvete</izvorni_sadrzaj>
    <derivirana_varijabla naziv="DomainObject.Predmet.ProtustrankaWithAdress_1">Mauricio Dedić jednostavno društvo s ograničenom odgovornošću za  usluge i trgovinu Rimski put 25, 10360 Sesvete</derivirana_varijabla>
  </DomainObject.Predmet.ProtustrankaWithAdress>
  <DomainObject.Predmet.ProtustrankaWithAdressOIB>
    <izvorni_sadrzaj>Mauricio Dedić jednostavno društvo s ograničenom odgovornošću za  usluge i trgovinu, OIB 09774709345, Rimski put 25, 10360 Sesvete</izvorni_sadrzaj>
    <derivirana_varijabla naziv="DomainObject.Predmet.ProtustrankaWithAdressOIB_1">Mauricio Dedić jednostavno društvo s ograničenom odgovornošću za  usluge i trgovinu, OIB 09774709345, Rimski put 25, 10360 Sesvete</derivirana_varijabla>
  </DomainObject.Predmet.ProtustrankaWithAdressOIB>
  <DomainObject.Predmet.ProtustrankaNazivFormated>
    <izvorni_sadrzaj>Mauricio Dedić jednostavno društvo s ograničenom odgovornošću za  usluge i trgovinu</izvorni_sadrzaj>
    <derivirana_varijabla naziv="DomainObject.Predmet.ProtustrankaNazivFormated_1">Mauricio Dedić jednostavno društvo s ograničenom odgovornošću za  usluge i trgovinu</derivirana_varijabla>
  </DomainObject.Predmet.ProtustrankaNazivFormated>
  <DomainObject.Predmet.ProtustrankaNazivFormatedOIB>
    <izvorni_sadrzaj>Mauricio Dedić jednostavno društvo s ograničenom odgovornošću za  usluge i trgovinu, OIB 09774709345</izvorni_sadrzaj>
    <derivirana_varijabla naziv="DomainObject.Predmet.ProtustrankaNazivFormatedOIB_1">Mauricio Dedić jednostavno društvo s ograničenom odgovornošću za  usluge i trgovinu, OIB 09774709345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Mauricio Dedić jednostavno društvo s ograničenom odgovornošću za  usluge i trgovinu</item>
    </izvorni_sadrzaj>
    <derivirana_varijabla naziv="DomainObject.Predmet.ProtuStrankaListFormated_1">
      <item>Mauricio Dedić jednostavno društvo s ograničenom odgovornošću za  usluge i trgovinu</item>
    </derivirana_varijabla>
  </DomainObject.Predmet.ProtuStrankaListFormated>
  <DomainObject.Predmet.ProtuStrankaListFormatedOIB>
    <izvorni_sadrzaj>
      <item>Mauricio Dedić jednostavno društvo s ograničenom odgovornošću za  usluge i trgovinu, OIB 09774709345</item>
    </izvorni_sadrzaj>
    <derivirana_varijabla naziv="DomainObject.Predmet.ProtuStrankaListFormatedOIB_1">
      <item>Mauricio Dedić jednostavno društvo s ograničenom odgovornošću za  usluge i trgovinu, OIB 09774709345</item>
    </derivirana_varijabla>
  </DomainObject.Predmet.ProtuStrankaListFormatedOIB>
  <DomainObject.Predmet.ProtuStrankaListFormatedWithAdress>
    <izvorni_sadrzaj>
      <item>Mauricio Dedić jednostavno društvo s ograničenom odgovornošću za  usluge i trgovinu, Rimski put 25, 10360 Sesvete</item>
    </izvorni_sadrzaj>
    <derivirana_varijabla naziv="DomainObject.Predmet.ProtuStrankaListFormatedWithAdress_1">
      <item>Mauricio Dedić jednostavno društvo s ograničenom odgovornošću za  usluge i trgovinu, Rimski put 25, 10360 Sesvete</item>
    </derivirana_varijabla>
  </DomainObject.Predmet.ProtuStrankaListFormatedWithAdress>
  <DomainObject.Predmet.ProtuStrankaListFormatedWithAdressOIB>
    <izvorni_sadrzaj>
      <item>Mauricio Dedić jednostavno društvo s ograničenom odgovornošću za  usluge i trgovinu, OIB 09774709345, Rimski put 25, 10360 Sesvete</item>
    </izvorni_sadrzaj>
    <derivirana_varijabla naziv="DomainObject.Predmet.ProtuStrankaListFormatedWithAdressOIB_1">
      <item>Mauricio Dedić jednostavno društvo s ograničenom odgovornošću za  usluge i trgovinu, OIB 09774709345, Rimski put 25, 10360 Sesvete</item>
    </derivirana_varijabla>
  </DomainObject.Predmet.ProtuStrankaListFormatedWithAdressOIB>
  <DomainObject.Predmet.ProtuStrankaListNazivFormated>
    <izvorni_sadrzaj>
      <item>Mauricio Dedić jednostavno društvo s ograničenom odgovornošću za  usluge i trgovinu</item>
    </izvorni_sadrzaj>
    <derivirana_varijabla naziv="DomainObject.Predmet.ProtuStrankaListNazivFormated_1">
      <item>Mauricio Dedić jednostavno društvo s ograničenom odgovornošću za  usluge i trgovinu</item>
    </derivirana_varijabla>
  </DomainObject.Predmet.ProtuStrankaListNazivFormated>
  <DomainObject.Predmet.ProtuStrankaListNazivFormatedOIB>
    <izvorni_sadrzaj>
      <item>Mauricio Dedić jednostavno društvo s ograničenom odgovornošću za  usluge i trgovinu, OIB 09774709345</item>
    </izvorni_sadrzaj>
    <derivirana_varijabla naziv="DomainObject.Predmet.ProtuStrankaListNazivFormatedOIB_1">
      <item>Mauricio Dedić jednostavno društvo s ograničenom odgovornošću za  usluge i trgovinu, OIB 09774709345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Mauricio Dedić jednostavno društvo s ograničenom odgovornošću za  usluge i trgovinu</izvorni_sadrzaj>
    <derivirana_varijabla naziv="DomainObject.Predmet.ProtustrankaIDrugi_1">Mauricio Dedić jednostavno društvo s ograničenom odgovornošću za 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Mauricio Dedić jednostavno društvo s ograničenom odgovornošću za  usluge i trgovinu, OIB 09774709345, Rimski put 25, 10360 Sesvete</izvorni_sadrzaj>
    <derivirana_varijabla naziv="DomainObject.Predmet.ProtustrankaIDrugiAdressOIB_1">Mauricio Dedić jednostavno društvo s ograničenom odgovornošću za  usluge i trgovinu, OIB 09774709345, Rimski put 25,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Mauricio Dedić jednostavno društvo s ograničenom odgovornošću za  usluge i trgovinu</item>
      <item>Financijska agencija</item>
    </izvorni_sadrzaj>
    <derivirana_varijabla naziv="DomainObject.Predmet.SudioniciListNaziv_1">
      <item>Mauricio Dedić jednostavno društvo s ograničenom odgovornošću za  usluge i trgovinu</item>
      <item>Financijska agencija</item>
    </derivirana_varijabla>
  </DomainObject.Predmet.SudioniciListNaziv>
  <DomainObject.Predmet.SudioniciListAdressOIB>
    <izvorni_sadrzaj>
      <item>Mauricio Dedić jednostavno društvo s ograničenom odgovornošću za  usluge i trgovinu, OIB 09774709345, Rimski put 25,10360 Sesvete</item>
      <item>Financijska agencija, OIB 85821130368, TRG SVIBANJSKIH ŽRTAVA 1995. 1,10000 Zagreb</item>
    </izvorni_sadrzaj>
    <derivirana_varijabla naziv="DomainObject.Predmet.SudioniciListAdressOIB_1">
      <item>Mauricio Dedić jednostavno društvo s ograničenom odgovornošću za  usluge i trgovinu, OIB 09774709345, Rimski put 25,10360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09774709345</item>
      <item>, OIB 85821130368</item>
    </izvorni_sadrzaj>
    <derivirana_varijabla naziv="DomainObject.Predmet.SudioniciListNazivOIB_1">
      <item>, OIB 09774709345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147</properties:Words>
  <properties:Characters>873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